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30B95" w:rsidRDefault="00DE5B2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288" w:history="1">
        <w:r w:rsidR="00930B95" w:rsidRPr="00513048">
          <w:rPr>
            <w:rStyle w:val="aa"/>
          </w:rPr>
          <w:t>HH3C-COMMON-SYSTEM-MIB</w:t>
        </w:r>
        <w:r w:rsidR="00930B95">
          <w:rPr>
            <w:webHidden/>
          </w:rPr>
          <w:tab/>
        </w:r>
        <w:r w:rsidR="00930B95">
          <w:rPr>
            <w:webHidden/>
          </w:rPr>
          <w:fldChar w:fldCharType="begin"/>
        </w:r>
        <w:r w:rsidR="00930B95">
          <w:rPr>
            <w:webHidden/>
          </w:rPr>
          <w:instrText xml:space="preserve"> PAGEREF _Toc94098288 \h </w:instrText>
        </w:r>
        <w:r w:rsidR="00930B95">
          <w:rPr>
            <w:webHidden/>
          </w:rPr>
        </w:r>
        <w:r w:rsidR="00930B95">
          <w:rPr>
            <w:webHidden/>
          </w:rPr>
          <w:fldChar w:fldCharType="separate"/>
        </w:r>
        <w:r w:rsidR="00930B95">
          <w:rPr>
            <w:webHidden/>
          </w:rPr>
          <w:t>2</w:t>
        </w:r>
        <w:r w:rsidR="00930B95">
          <w:rPr>
            <w:webHidden/>
          </w:rPr>
          <w:fldChar w:fldCharType="end"/>
        </w:r>
      </w:hyperlink>
    </w:p>
    <w:p w:rsidR="00930B95" w:rsidRDefault="00930B9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89" w:history="1">
        <w:r w:rsidRPr="00513048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30B95" w:rsidRDefault="00930B9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0" w:history="1">
        <w:r w:rsidRPr="00513048">
          <w:rPr>
            <w:rStyle w:val="aa"/>
            <w:rFonts w:ascii="Helvetica" w:hAnsi="Helvetica" w:cs="Helvetica"/>
          </w:rPr>
          <w:t>hh3cSystemInfo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30B95" w:rsidRDefault="00930B9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1" w:history="1">
        <w:r w:rsidRPr="00513048">
          <w:rPr>
            <w:rStyle w:val="aa"/>
            <w:rFonts w:ascii="Helvetica" w:eastAsia="charset0MS Sans Serif" w:hAnsi="Helvetica" w:cs="Helvetica"/>
          </w:rPr>
          <w:t>hh3cSystemDiagInfoTable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DE5B2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F7187" w:rsidRPr="00D92B25" w:rsidRDefault="007F7187" w:rsidP="007F7187">
      <w:pPr>
        <w:pStyle w:val="1"/>
        <w:tabs>
          <w:tab w:val="num" w:pos="432"/>
        </w:tabs>
        <w:ind w:left="432" w:hanging="432"/>
        <w:jc w:val="both"/>
      </w:pPr>
      <w:bookmarkStart w:id="1" w:name="_Toc316891260"/>
      <w:bookmarkStart w:id="2" w:name="_Toc397420852"/>
      <w:bookmarkStart w:id="3" w:name="_Toc94098288"/>
      <w:r w:rsidRPr="00D92B25">
        <w:lastRenderedPageBreak/>
        <w:t>HH3C-COMMON-SYSTEM-MIB</w:t>
      </w:r>
      <w:bookmarkEnd w:id="1"/>
      <w:bookmarkEnd w:id="2"/>
      <w:bookmarkEnd w:id="3"/>
    </w:p>
    <w:p w:rsidR="00EE4D6D" w:rsidRPr="002A2955" w:rsidRDefault="00EE4D6D" w:rsidP="00EE4D6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11189946"/>
      <w:bookmarkStart w:id="5" w:name="_Toc316891261"/>
      <w:bookmarkStart w:id="6" w:name="_Toc397419173"/>
      <w:bookmarkStart w:id="7" w:name="_Toc311190469"/>
      <w:bookmarkStart w:id="8" w:name="_Toc94098289"/>
      <w:r w:rsidRPr="002A2955">
        <w:rPr>
          <w:rFonts w:ascii="Helvetica" w:hAnsi="Helvetica" w:cs="Helvetica"/>
        </w:rPr>
        <w:t>Scalar objects</w:t>
      </w:r>
      <w:bookmarkEnd w:id="4"/>
      <w:bookmarkEnd w:id="5"/>
      <w:bookmarkEnd w:id="6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EE4D6D" w:rsidRPr="002A2955" w:rsidTr="00E30305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Description</w:t>
            </w:r>
          </w:p>
        </w:tc>
      </w:tr>
      <w:tr w:rsidR="00EE4D6D" w:rsidRPr="002A2955" w:rsidTr="00E30305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075D">
              <w:rPr>
                <w:rFonts w:ascii="Helvetica" w:hAnsi="Helvetica" w:cs="Helvetica"/>
              </w:rPr>
              <w:t>hh3cWriteConfig</w:t>
            </w:r>
            <w:r w:rsidRPr="002A2955">
              <w:rPr>
                <w:rFonts w:ascii="Helvetica" w:hAnsi="Helvetica" w:cs="Helvetica"/>
              </w:rPr>
              <w:t xml:space="preserve"> (</w:t>
            </w:r>
            <w:r w:rsidRPr="0027075D">
              <w:rPr>
                <w:rFonts w:ascii="Helvetica" w:hAnsi="Helvetica" w:cs="Helvetica"/>
              </w:rPr>
              <w:t>1.3.6.1.4.1.25506.6.5</w:t>
            </w:r>
            <w:r w:rsidRPr="002A2955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</w:t>
            </w:r>
            <w:r w:rsidRPr="002A2955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EE4D6D" w:rsidRPr="002A2955" w:rsidTr="00E30305"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075D">
              <w:rPr>
                <w:rFonts w:ascii="Helvetica" w:hAnsi="Helvetica" w:cs="Helvetica"/>
              </w:rPr>
              <w:t>hh3cStartFtpServer</w:t>
            </w:r>
            <w:r w:rsidRPr="002A2955">
              <w:rPr>
                <w:rFonts w:ascii="Helvetica" w:hAnsi="Helvetica" w:cs="Helvetica"/>
              </w:rPr>
              <w:t xml:space="preserve"> (</w:t>
            </w:r>
            <w:r w:rsidRPr="0027075D">
              <w:rPr>
                <w:rFonts w:ascii="Helvetica" w:hAnsi="Helvetica" w:cs="Helvetica"/>
              </w:rPr>
              <w:t>1.3.6.1.4.1.25506.6.6</w:t>
            </w:r>
            <w:r w:rsidRPr="002A2955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</w:t>
            </w:r>
            <w:r w:rsidRPr="002A2955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6C220D" w:rsidRPr="002A2955" w:rsidTr="00E30305">
        <w:tc>
          <w:tcPr>
            <w:tcW w:w="3000" w:type="dxa"/>
            <w:shd w:val="clear" w:color="auto" w:fill="auto"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hh3cReboot (1.3.6.1.4.1.25506.6.7)</w:t>
            </w:r>
          </w:p>
        </w:tc>
        <w:tc>
          <w:tcPr>
            <w:tcW w:w="1440" w:type="dxa"/>
            <w:shd w:val="clear" w:color="auto" w:fill="auto"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EE4D6D" w:rsidRPr="002A2955" w:rsidTr="00E30305">
        <w:tc>
          <w:tcPr>
            <w:tcW w:w="3000" w:type="dxa"/>
            <w:shd w:val="clear" w:color="auto" w:fill="auto"/>
          </w:tcPr>
          <w:p w:rsidR="00EE4D6D" w:rsidRPr="0027075D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075D">
              <w:rPr>
                <w:rFonts w:ascii="Helvetica" w:hAnsi="Helvetica" w:cs="Helvetica"/>
              </w:rPr>
              <w:t>hh3cSoftwareVersion</w:t>
            </w:r>
            <w:r w:rsidRPr="0027075D">
              <w:rPr>
                <w:rFonts w:ascii="Helvetica" w:hAnsi="Helvetica" w:cs="Helvetica" w:hint="eastAsia"/>
              </w:rPr>
              <w:t>(</w:t>
            </w:r>
            <w:r w:rsidRPr="0027075D">
              <w:rPr>
                <w:rFonts w:ascii="Helvetica" w:hAnsi="Helvetica" w:cs="Helvetica"/>
              </w:rPr>
              <w:t>1.3.6.1.4.1.25506.6.9</w:t>
            </w:r>
            <w:r w:rsidRPr="0027075D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075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EE4D6D" w:rsidRPr="002A2955" w:rsidTr="00E30305">
        <w:tc>
          <w:tcPr>
            <w:tcW w:w="3000" w:type="dxa"/>
            <w:shd w:val="clear" w:color="auto" w:fill="auto"/>
          </w:tcPr>
          <w:p w:rsidR="00EE4D6D" w:rsidRPr="0027075D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075D">
              <w:rPr>
                <w:rFonts w:ascii="Helvetica" w:hAnsi="Helvetica" w:cs="Helvetica"/>
              </w:rPr>
              <w:t>hh3cSysBootType</w:t>
            </w:r>
            <w:r w:rsidRPr="0027075D">
              <w:rPr>
                <w:rFonts w:ascii="Helvetica" w:hAnsi="Helvetica" w:cs="Helvetica" w:hint="eastAsia"/>
              </w:rPr>
              <w:t>(</w:t>
            </w:r>
            <w:r w:rsidRPr="0027075D">
              <w:rPr>
                <w:rFonts w:ascii="Helvetica" w:hAnsi="Helvetica" w:cs="Helvetica"/>
              </w:rPr>
              <w:t>1.3.6.1.4.1.25506.6.10</w:t>
            </w:r>
            <w:r w:rsidRPr="0027075D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E4D6D" w:rsidRPr="0027075D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075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7075D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EE4D6D" w:rsidRPr="002A2955" w:rsidRDefault="00EE4D6D" w:rsidP="00EE4D6D">
      <w:pPr>
        <w:ind w:left="576"/>
      </w:pPr>
    </w:p>
    <w:p w:rsidR="00EE4D6D" w:rsidRPr="002A2955" w:rsidRDefault="00EE4D6D" w:rsidP="00EE4D6D"/>
    <w:p w:rsidR="00EE4D6D" w:rsidRPr="002A2955" w:rsidRDefault="00EE4D6D" w:rsidP="00EE4D6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16891262"/>
      <w:bookmarkStart w:id="10" w:name="_Toc397419174"/>
      <w:bookmarkStart w:id="11" w:name="_Toc94098290"/>
      <w:r w:rsidRPr="002A2955">
        <w:rPr>
          <w:rFonts w:ascii="Helvetica" w:hAnsi="Helvetica" w:cs="Helvetica"/>
        </w:rPr>
        <w:t>hh3cSystemInfo</w:t>
      </w:r>
      <w:bookmarkEnd w:id="7"/>
      <w:bookmarkEnd w:id="9"/>
      <w:bookmarkEnd w:id="10"/>
      <w:bookmarkEnd w:id="11"/>
    </w:p>
    <w:p w:rsidR="00EE4D6D" w:rsidRPr="002A2955" w:rsidRDefault="00EE4D6D" w:rsidP="00EE4D6D">
      <w:r w:rsidRPr="002A2955">
        <w:t>OID of this table is: 1.3.6.1.4.1.25506.6.11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EE4D6D" w:rsidRPr="002A2955" w:rsidTr="00E30305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color w:val="auto"/>
              </w:rPr>
            </w:pPr>
            <w:r w:rsidRPr="002A2955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color w:val="auto"/>
              </w:rPr>
            </w:pPr>
            <w:r w:rsidRPr="002A2955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color w:val="auto"/>
              </w:rPr>
            </w:pPr>
            <w:r w:rsidRPr="002A2955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Head"/>
              <w:rPr>
                <w:color w:val="auto"/>
              </w:rPr>
            </w:pPr>
            <w:r w:rsidRPr="002A2955">
              <w:rPr>
                <w:color w:val="auto"/>
              </w:rPr>
              <w:t>Description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hh3cSysStatisticPeriod (1.3.6.1.4.1.25506.6.11.1)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hh3cSysSamplePeriod (1.3.6.1.4.1.25506.6.11.2)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hh3cSysTrapResendPeriod (1.3.6.1.4.1.25506.6.11.3)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hh3cSysTrapCollectionPeriod (1.3.6.1.4.1.25506.6.11.4)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hh3cSysSnmpPort (1.3.6.1.4.1.25506.6.11.5)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hh3cSysSnmpTrapPort (1.3.6.1.4.1.25506.6.11.6)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hh3cSysNetID (1.3.6.1.4.1.25506.6.11.7)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105FB2" w:rsidP="00E30305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 xml:space="preserve">hh3cSysLastSampleTime (1.3.6.1.4.1.25506.6.11.8) </w:t>
            </w:r>
          </w:p>
        </w:tc>
        <w:tc>
          <w:tcPr>
            <w:tcW w:w="144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EE4D6D" w:rsidRPr="002A2955" w:rsidTr="00E30305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t>hh3cSysTrapSendNum</w:t>
            </w:r>
          </w:p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CB13BB">
              <w:t>(1.3.6.1.4.1.25506.6.11.9)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CB13BB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CB13BB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EE4D6D" w:rsidRPr="002A2955" w:rsidRDefault="00EE4D6D" w:rsidP="00E30305">
            <w:pPr>
              <w:pStyle w:val="TableText"/>
              <w:kinsoku w:val="0"/>
              <w:textAlignment w:val="top"/>
            </w:pPr>
            <w:r w:rsidRPr="00CB13BB">
              <w:t>Not supported</w:t>
            </w:r>
          </w:p>
        </w:tc>
      </w:tr>
      <w:tr w:rsidR="00EE4D6D" w:rsidRPr="00D92B25" w:rsidTr="00E30305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t>hh3cSysFirstTrapTime</w:t>
            </w:r>
          </w:p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t>(1.3.6.1.4.1.25506.6.11.</w:t>
            </w:r>
            <w:r w:rsidRPr="00CB13BB">
              <w:rPr>
                <w:rFonts w:hint="eastAsia"/>
              </w:rPr>
              <w:t>10</w:t>
            </w:r>
            <w:r w:rsidRPr="00CB13BB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t>accessible-for-notify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rPr>
                <w:rFonts w:hint="eastAsia"/>
              </w:rPr>
              <w:t>Not supported</w:t>
            </w:r>
          </w:p>
        </w:tc>
      </w:tr>
      <w:tr w:rsidR="00EE4D6D" w:rsidTr="00E30305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lastRenderedPageBreak/>
              <w:t>hh3cSysBannerMOTD</w:t>
            </w:r>
          </w:p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t>(1.3.6.1.4.1.25506.6.11.</w:t>
            </w:r>
            <w:r w:rsidRPr="00CB13BB">
              <w:rPr>
                <w:rFonts w:hint="eastAsia"/>
              </w:rPr>
              <w:t>11</w:t>
            </w:r>
            <w:r w:rsidRPr="00CB13BB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CB13B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E4D6D" w:rsidRPr="00CB13BB" w:rsidRDefault="00EE4D6D" w:rsidP="00E30305">
            <w:pPr>
              <w:pStyle w:val="TableText"/>
              <w:kinsoku w:val="0"/>
              <w:textAlignment w:val="top"/>
            </w:pPr>
            <w:r w:rsidRPr="002A2955">
              <w:rPr>
                <w:rFonts w:hint="eastAsia"/>
              </w:rPr>
              <w:t>As per MIB</w:t>
            </w:r>
          </w:p>
        </w:tc>
      </w:tr>
    </w:tbl>
    <w:p w:rsidR="00EE4D6D" w:rsidRDefault="00EE4D6D" w:rsidP="00EE4D6D"/>
    <w:p w:rsidR="006C220D" w:rsidRDefault="006C220D" w:rsidP="006C220D">
      <w:pPr>
        <w:pStyle w:val="2"/>
        <w:rPr>
          <w:rFonts w:ascii="Helvetica" w:eastAsia="charset0MS Sans Serif" w:hAnsi="Helvetica" w:cs="Helvetica"/>
        </w:rPr>
      </w:pPr>
      <w:bookmarkStart w:id="12" w:name="_Toc94098291"/>
      <w:r>
        <w:rPr>
          <w:rFonts w:ascii="Helvetica" w:eastAsia="charset0MS Sans Serif" w:hAnsi="Helvetica" w:cs="Helvetica"/>
        </w:rPr>
        <w:t>hh3cSystemDiagInfoTable</w:t>
      </w:r>
      <w:bookmarkEnd w:id="12"/>
    </w:p>
    <w:p w:rsidR="006C220D" w:rsidRDefault="006C220D" w:rsidP="006C220D">
      <w:pPr>
        <w:rPr>
          <w:rFonts w:ascii="charset0Courier" w:eastAsia="charset0MS Sans Serif" w:hAnsi="charset0Courier" w:cs="charset0Courier"/>
          <w:sz w:val="18"/>
          <w:szCs w:val="18"/>
        </w:rPr>
      </w:pPr>
      <w:r>
        <w:t xml:space="preserve">OID of this table is: </w:t>
      </w:r>
      <w:r>
        <w:rPr>
          <w:sz w:val="21"/>
          <w:szCs w:val="24"/>
        </w:rPr>
        <w:t>1.3.6.1.4.1.25506.6.13</w:t>
      </w:r>
    </w:p>
    <w:tbl>
      <w:tblPr>
        <w:tblW w:w="83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1"/>
        <w:gridCol w:w="1441"/>
        <w:gridCol w:w="1001"/>
        <w:gridCol w:w="2882"/>
      </w:tblGrid>
      <w:tr w:rsidR="006C220D" w:rsidTr="006C22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220D" w:rsidRDefault="006C22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Description</w:t>
            </w:r>
          </w:p>
        </w:tc>
      </w:tr>
      <w:tr w:rsidR="006C220D" w:rsidTr="006C220D">
        <w:trPr>
          <w:cantSplit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hh3cSystemDiagInfoIndex (1.3.6.1.4.1.25506.6.13.1.1)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6C220D" w:rsidTr="006C220D">
        <w:trPr>
          <w:cantSplit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hh3cSystemDiagInfoFilename (1.3.6.1.4.1.25506.6.13.1.2)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6C220D" w:rsidTr="006C220D">
        <w:trPr>
          <w:cantSplit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hh3cSystemDiagInfoRowStatus (1.3.6.1.4.1.25506.6.13.1.3)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6C220D" w:rsidTr="006C220D">
        <w:trPr>
          <w:cantSplit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 w:rsidP="006C220D">
            <w:pPr>
              <w:pStyle w:val="TableText"/>
              <w:kinsoku w:val="0"/>
              <w:ind w:left="90" w:hangingChars="50" w:hanging="9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hh3cSystemDiagInfoOperEndTime(1.3.6.1.4.1.25506.6.13.1.4)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6C220D" w:rsidTr="006C220D">
        <w:trPr>
          <w:cantSplit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hh3cSystemDiagInfoOperState (1.3.6.1.4.1.25506.6.13.1.5)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6C220D" w:rsidTr="006C220D">
        <w:trPr>
          <w:cantSplit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hh3cSystemDiagInfoOperFailReason (1.3.6.1.4.1.25506.6.13.1.6)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6C220D" w:rsidRDefault="006C22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6C220D" w:rsidRDefault="006C220D" w:rsidP="00EE4D6D"/>
    <w:sectPr w:rsidR="006C220D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64" w:rsidRDefault="00AB2964">
      <w:r>
        <w:separator/>
      </w:r>
    </w:p>
  </w:endnote>
  <w:endnote w:type="continuationSeparator" w:id="0">
    <w:p w:rsidR="00AB2964" w:rsidRDefault="00AB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E5B29">
      <w:fldChar w:fldCharType="begin"/>
    </w:r>
    <w:r>
      <w:instrText>PAGE</w:instrText>
    </w:r>
    <w:r w:rsidR="00DE5B29">
      <w:fldChar w:fldCharType="separate"/>
    </w:r>
    <w:r w:rsidR="00930B95">
      <w:rPr>
        <w:noProof/>
      </w:rPr>
      <w:t>2</w:t>
    </w:r>
    <w:r w:rsidR="00DE5B2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30B95">
      <w:fldChar w:fldCharType="begin"/>
    </w:r>
    <w:r w:rsidR="00930B95">
      <w:instrText xml:space="preserve"> NUMPAGES  \* Arabic  \* MERGEFORMAT </w:instrText>
    </w:r>
    <w:r w:rsidR="00930B95">
      <w:fldChar w:fldCharType="separate"/>
    </w:r>
    <w:r w:rsidR="00930B95">
      <w:rPr>
        <w:noProof/>
      </w:rPr>
      <w:t>3</w:t>
    </w:r>
    <w:r w:rsidR="00930B9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64" w:rsidRDefault="00AB2964">
      <w:r>
        <w:separator/>
      </w:r>
    </w:p>
  </w:footnote>
  <w:footnote w:type="continuationSeparator" w:id="0">
    <w:p w:rsidR="00AB2964" w:rsidRDefault="00AB2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F7187" w:rsidRPr="007F7187">
      <w:t xml:space="preserve"> HH3C-COMMON-SYSTEM-MIB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05FB2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0DB7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5D2C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220D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7F7187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0B95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57E0D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2964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5B29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4D6D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F718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F718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F718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F718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F718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F718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F718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1302A-540A-4477-A325-56E67E84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96</TotalTime>
  <Pages>3</Pages>
  <Words>207</Words>
  <Characters>2142</Characters>
  <Application>Microsoft Office Word</Application>
  <DocSecurity>0</DocSecurity>
  <Lines>164</Lines>
  <Paragraphs>138</Paragraphs>
  <ScaleCrop>false</ScaleCrop>
  <Company/>
  <LinksUpToDate>false</LinksUpToDate>
  <CharactersWithSpaces>2211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24</cp:revision>
  <cp:lastPrinted>2010-05-04T10:01:00Z</cp:lastPrinted>
  <dcterms:created xsi:type="dcterms:W3CDTF">2014-07-11T01:33:00Z</dcterms:created>
  <dcterms:modified xsi:type="dcterms:W3CDTF">2022-01-26T06:03:00Z</dcterms:modified>
</cp:coreProperties>
</file>